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9D5B2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9D5B2C">
        <w:rPr>
          <w:rFonts w:ascii="Corbel" w:hAnsi="Corbel"/>
          <w:b/>
          <w:smallCaps/>
          <w:sz w:val="24"/>
          <w:szCs w:val="24"/>
        </w:rPr>
        <w:t xml:space="preserve"> </w:t>
      </w:r>
      <w:r w:rsidR="0033047C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9D5B2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33047C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33047C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4B4D1D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33047C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 behawioralnych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33047C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B06706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9626AE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C77FF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 w:rsidR="00C77FF4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D5B2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BF0D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BF0D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C77F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067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067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77F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BF0D3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 uzależnień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 xml:space="preserve">behawioralnych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 behawioralnych.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koncepcjami dotyczącymi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biologicznych, psychicznych i społecznych uwarunkowań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 behawioralnych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zaburzonych nawyków prowadzących do uzależnień behawioralnych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osób zagrożonych uzależnieniem, uzależnionych oraz współuzależnionych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D6327D">
              <w:rPr>
                <w:rFonts w:ascii="Corbel" w:hAnsi="Corbel"/>
                <w:sz w:val="24"/>
                <w:szCs w:val="24"/>
              </w:rPr>
              <w:t>ze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pojęcia: </w:t>
            </w:r>
            <w:r w:rsidR="00D6327D">
              <w:rPr>
                <w:rFonts w:ascii="Corbel" w:hAnsi="Corbel"/>
                <w:sz w:val="24"/>
                <w:szCs w:val="24"/>
              </w:rPr>
              <w:t>uzależnienie</w:t>
            </w:r>
            <w:r w:rsidR="00AF025A">
              <w:rPr>
                <w:rFonts w:ascii="Corbel" w:hAnsi="Corbel"/>
                <w:sz w:val="24"/>
                <w:szCs w:val="24"/>
              </w:rPr>
              <w:t xml:space="preserve"> behawioralne</w:t>
            </w:r>
            <w:r w:rsidR="00D6327D">
              <w:rPr>
                <w:rFonts w:ascii="Corbel" w:hAnsi="Corbel"/>
                <w:sz w:val="24"/>
                <w:szCs w:val="24"/>
              </w:rPr>
              <w:t>, nałóg, nawyk i inne, pokrewne.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etiologii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>uzależnień behawioralnych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zaburzenia dotyczące funkcjonowania wybranych środowisk wychowawczych, wpływające na powstawanie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>uzależnień behawioralnych.</w:t>
            </w:r>
          </w:p>
        </w:tc>
        <w:tc>
          <w:tcPr>
            <w:tcW w:w="1865" w:type="dxa"/>
          </w:tcPr>
          <w:p w:rsidR="00C47C6B" w:rsidRPr="00B169DF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K_W08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 xml:space="preserve">uzależnieniami behawioralnymi 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 ich wpływ na różne obszary życia społecznego.</w:t>
            </w:r>
          </w:p>
        </w:tc>
        <w:tc>
          <w:tcPr>
            <w:tcW w:w="1865" w:type="dxa"/>
          </w:tcPr>
          <w:p w:rsidR="00C47C6B" w:rsidRPr="00E575AF" w:rsidRDefault="00C77FF4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C77FF4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>uzależnień behawioralnych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E575AF" w:rsidRDefault="00C77FF4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C77FF4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>Obiektywnie oceni swoje przygotowanie do pracy z</w:t>
            </w:r>
            <w:r>
              <w:rPr>
                <w:rFonts w:ascii="Corbel" w:hAnsi="Corbel"/>
                <w:b w:val="0"/>
                <w:smallCaps w:val="0"/>
              </w:rPr>
              <w:t xml:space="preserve"> osobami zagrożonymi </w:t>
            </w:r>
            <w:r w:rsidR="00AF025A">
              <w:rPr>
                <w:rFonts w:ascii="Corbel" w:hAnsi="Corbel"/>
                <w:b w:val="0"/>
                <w:smallCaps w:val="0"/>
              </w:rPr>
              <w:t>uzależnieniem</w:t>
            </w:r>
            <w:r>
              <w:rPr>
                <w:rFonts w:ascii="Corbel" w:hAnsi="Corbel"/>
                <w:b w:val="0"/>
                <w:smallCaps w:val="0"/>
              </w:rPr>
              <w:t>, uzależnionymi i współuzależnionymi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E575AF" w:rsidRDefault="00C77FF4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1C3271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Podstawowe pojęcia związane</w:t>
            </w:r>
            <w:r w:rsidR="00AF025A" w:rsidRPr="001C3271">
              <w:rPr>
                <w:rFonts w:ascii="Corbel" w:hAnsi="Corbel"/>
                <w:sz w:val="24"/>
                <w:szCs w:val="24"/>
              </w:rPr>
              <w:t xml:space="preserve">z zaburzonymi nawykami prowadzącymi do uzależnień </w:t>
            </w:r>
            <w:r w:rsidR="00AF025A" w:rsidRPr="001C3271">
              <w:rPr>
                <w:rFonts w:ascii="Corbel" w:hAnsi="Corbel"/>
                <w:sz w:val="24"/>
                <w:szCs w:val="24"/>
              </w:rPr>
              <w:lastRenderedPageBreak/>
              <w:t xml:space="preserve">behawioralnych różne </w:t>
            </w:r>
            <w:r w:rsidRPr="001C3271">
              <w:rPr>
                <w:rFonts w:ascii="Corbel" w:hAnsi="Corbel"/>
                <w:sz w:val="24"/>
                <w:szCs w:val="24"/>
              </w:rPr>
              <w:t>sposoby ich definiowania oraz relacje zachodzące pomiędzy nimi.</w:t>
            </w:r>
          </w:p>
        </w:tc>
      </w:tr>
      <w:tr w:rsidR="008C4EBE" w:rsidRPr="00B169DF" w:rsidTr="00A040E5">
        <w:tc>
          <w:tcPr>
            <w:tcW w:w="9520" w:type="dxa"/>
          </w:tcPr>
          <w:p w:rsidR="008C4EBE" w:rsidRPr="001C3271" w:rsidRDefault="008C4EBE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lastRenderedPageBreak/>
              <w:t>Uzależnienie od hazardu – przyczyny, przejawy, skutki oraz sposoby zapobiegania.</w:t>
            </w:r>
          </w:p>
        </w:tc>
      </w:tr>
      <w:tr w:rsidR="008C4EBE" w:rsidRPr="00B169DF" w:rsidTr="005872FA">
        <w:tc>
          <w:tcPr>
            <w:tcW w:w="9520" w:type="dxa"/>
          </w:tcPr>
          <w:p w:rsidR="008C4EBE" w:rsidRPr="001C3271" w:rsidRDefault="008C4EBE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Uzależnienia behawioralne związane z zaspokajaniem podstawowych potrzeb – zaburzenia odżywiania (anoreksja, bulimia, kompulsywne objadanie się, ortoreksja</w:t>
            </w:r>
            <w:r w:rsidR="00691FE1" w:rsidRPr="001C3271">
              <w:rPr>
                <w:rFonts w:ascii="Corbel" w:hAnsi="Corbel"/>
                <w:sz w:val="24"/>
                <w:szCs w:val="24"/>
              </w:rPr>
              <w:t>) i seksoholizm.</w:t>
            </w:r>
          </w:p>
        </w:tc>
      </w:tr>
      <w:tr w:rsidR="008C4EBE" w:rsidRPr="00B169DF" w:rsidTr="005872FA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Zaburzenia wykonywania codziennych czynności – zakupoholizm, pracoholizm.</w:t>
            </w:r>
          </w:p>
        </w:tc>
      </w:tr>
      <w:tr w:rsidR="008C4EBE" w:rsidRPr="00B169DF" w:rsidTr="008B4E35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Uzależnienia od mediów elektronicznych i środków masowego przekazu.</w:t>
            </w:r>
          </w:p>
        </w:tc>
      </w:tr>
      <w:tr w:rsidR="008C4EBE" w:rsidRPr="00B169DF" w:rsidTr="008B4E35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Patologiczne nawyki – kleptomania,</w:t>
            </w:r>
            <w:r w:rsidR="005C7A4A" w:rsidRPr="001C3271">
              <w:rPr>
                <w:rFonts w:ascii="Corbel" w:hAnsi="Corbel"/>
                <w:sz w:val="24"/>
                <w:szCs w:val="24"/>
              </w:rPr>
              <w:t xml:space="preserve"> piromania, poriomania, trichotillomania.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 xml:space="preserve">Skala </w:t>
            </w:r>
            <w:r w:rsidR="005A06BC" w:rsidRPr="001C3271">
              <w:rPr>
                <w:rFonts w:ascii="Corbel" w:hAnsi="Corbel"/>
                <w:sz w:val="24"/>
                <w:szCs w:val="24"/>
              </w:rPr>
              <w:t>uzależnień behawioralnych w</w:t>
            </w:r>
            <w:r w:rsidRPr="001C3271">
              <w:rPr>
                <w:rFonts w:ascii="Corbel" w:hAnsi="Corbel"/>
                <w:sz w:val="24"/>
                <w:szCs w:val="24"/>
              </w:rPr>
              <w:t xml:space="preserve"> Polsce i podstawowe czynniki ryzyka.</w:t>
            </w:r>
          </w:p>
        </w:tc>
      </w:tr>
      <w:tr w:rsidR="001A6810" w:rsidRPr="00B169DF" w:rsidTr="008B4E35">
        <w:tc>
          <w:tcPr>
            <w:tcW w:w="9520" w:type="dxa"/>
          </w:tcPr>
          <w:p w:rsidR="001A6810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Kryteria uzależnień behawioralnych i ich podstawowe symptomy.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5C7A4A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06BC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>Wizualizacje – uzależnienie od modyfikacji ciała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5C7A4A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 xml:space="preserve">Tanoreksja i bigoreksja, jako skutek </w:t>
            </w:r>
            <w:r w:rsidR="001A6810" w:rsidRPr="001C3271">
              <w:rPr>
                <w:rFonts w:ascii="Corbel" w:hAnsi="Corbel"/>
                <w:sz w:val="24"/>
                <w:szCs w:val="24"/>
              </w:rPr>
              <w:t>obsesji na punkcie własnego wyglądu.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06BC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>Skrajne zachowania ryzykowne</w:t>
            </w:r>
            <w:r w:rsidRPr="001C3271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 xml:space="preserve"> - </w:t>
            </w:r>
            <w:r w:rsidRPr="001C3271">
              <w:rPr>
                <w:rFonts w:ascii="Corbel" w:hAnsi="Corbel"/>
                <w:sz w:val="24"/>
                <w:szCs w:val="24"/>
              </w:rPr>
              <w:t>przyczyny, przejawy, skutki oraz sposoby zapobiegania.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Ekshibicjonizm internetowy – przyczyny, skutki, zagrożenia.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Profilaktyka i terapia uzależnień behawioralnych.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27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27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394FF1" w:rsidRDefault="00394FF1" w:rsidP="00394F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i 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egzaminu 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394FF1" w:rsidRPr="00B169DF" w:rsidRDefault="00394FF1" w:rsidP="00394F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4FF1" w:rsidRPr="00857738" w:rsidRDefault="00394FF1" w:rsidP="00394FF1">
            <w:pPr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tudent prezentuje wypowiedzi na tematy wybran</w:t>
            </w:r>
            <w:r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 xml:space="preserve">e 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przez egzaminatora</w:t>
            </w:r>
            <w:r w:rsidRPr="009D205D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(na kolokwium 3, w ramach egzaminu 5)</w:t>
            </w:r>
            <w:r w:rsidRPr="009D205D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85773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857738">
              <w:rPr>
                <w:rStyle w:val="TytuZnak"/>
                <w:rFonts w:eastAsia="Calibri"/>
                <w:b w:val="0"/>
                <w:bCs w:val="0"/>
              </w:rPr>
              <w:t>y</w:t>
            </w:r>
            <w:r w:rsidRPr="0085773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394FF1" w:rsidRPr="00857738" w:rsidRDefault="00394FF1" w:rsidP="00394F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5773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394FF1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394FF1" w:rsidRPr="00857738" w:rsidRDefault="00394FF1" w:rsidP="00394FF1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394FF1" w:rsidRPr="00857738" w:rsidRDefault="00394FF1" w:rsidP="00394FF1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394FF1" w:rsidRPr="00857738" w:rsidRDefault="00394FF1" w:rsidP="00394FF1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394FF1" w:rsidRPr="00857738" w:rsidRDefault="00394FF1" w:rsidP="00394FF1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394FF1" w:rsidRPr="00857738" w:rsidRDefault="00394FF1" w:rsidP="00394FF1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/>
            </w:tblPr>
            <w:tblGrid>
              <w:gridCol w:w="5072"/>
              <w:gridCol w:w="4222"/>
              <w:gridCol w:w="4222"/>
            </w:tblGrid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B06706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06706"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B06706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0670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B0670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3"/>
      </w:tblGrid>
      <w:tr w:rsidR="00883C95" w:rsidRPr="00C037A4" w:rsidTr="00E84798">
        <w:tc>
          <w:tcPr>
            <w:tcW w:w="8953" w:type="dxa"/>
          </w:tcPr>
          <w:p w:rsidR="00883C95" w:rsidRPr="001349D7" w:rsidRDefault="00883C95" w:rsidP="00B7043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E000D" w:rsidRDefault="005E000D" w:rsidP="005E0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Patologia społeczna. Uzależnienia oraz związane z nimi zagrożenia społeczne</w:t>
            </w:r>
            <w:r w:rsidRPr="001349D7">
              <w:rPr>
                <w:rFonts w:ascii="Corbel" w:hAnsi="Corbel"/>
                <w:sz w:val="24"/>
                <w:szCs w:val="24"/>
              </w:rPr>
              <w:t>, red. D. Pstrąg.Rzeszów 2014.</w:t>
            </w:r>
          </w:p>
          <w:p w:rsidR="005E000D" w:rsidRPr="001349D7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1349D7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Uzależnienia behawioralne i zachowania problemowe młodzieży: teoria, diagnoza, profilaktyka, terapia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red. 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Jarczyńska.  Bydgoszcz 2014.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Uzależnienia behawioralne: terapia i profilaktyka</w:t>
            </w:r>
            <w:r>
              <w:rPr>
                <w:rFonts w:ascii="Corbel" w:hAnsi="Corbel"/>
                <w:sz w:val="24"/>
                <w:szCs w:val="24"/>
              </w:rPr>
              <w:t>, red.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Rowicka.  Warszawa 2015.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Zaburzenia behawioralne i zaburzenia nawyków</w:t>
            </w:r>
            <w:r w:rsidRPr="00032CB6">
              <w:rPr>
                <w:rFonts w:ascii="Corbel" w:hAnsi="Corbel"/>
                <w:sz w:val="24"/>
                <w:szCs w:val="24"/>
              </w:rPr>
              <w:t>, red. S. Jakima, A. Mosiołek. Warszawa 2022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Zaburzenia uprawiania hazardu i inne tak zwane nałogi behawioralne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red.B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Habrat.  Warszawa2016.</w:t>
            </w:r>
          </w:p>
          <w:p w:rsidR="005E000D" w:rsidRPr="001349D7" w:rsidRDefault="005E000D" w:rsidP="005E0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83C95" w:rsidRPr="00B41021" w:rsidTr="00E84798">
        <w:tc>
          <w:tcPr>
            <w:tcW w:w="8953" w:type="dxa"/>
          </w:tcPr>
          <w:p w:rsidR="00883C95" w:rsidRPr="001349D7" w:rsidRDefault="00883C95" w:rsidP="00B7043A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Anoreksja i bulimia psychiczna: rozumienie i leczenie zaburzeń odżywiania się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32CB6">
              <w:rPr>
                <w:rFonts w:ascii="Corbel" w:hAnsi="Corbel"/>
                <w:sz w:val="24"/>
                <w:szCs w:val="24"/>
              </w:rPr>
              <w:t>red. B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>Józefik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>Kraków 2013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E000D" w:rsidRPr="000303B3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Golińska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L.,</w:t>
            </w:r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Pracoholizm inaczej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 Warszawa 2014.</w:t>
            </w:r>
          </w:p>
          <w:p w:rsidR="005E000D" w:rsidRPr="006D32B2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GriffithsM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Gry i 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</w:t>
            </w: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uzależnienia dzieci w okresie 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dorastania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; przekł. [z ang.] 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Sawicka-Chrapkowicz.  Gdańsk 2004.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sz w:val="24"/>
                <w:szCs w:val="24"/>
              </w:rPr>
              <w:t>Guerreschi</w:t>
            </w:r>
            <w:r>
              <w:rPr>
                <w:rFonts w:ascii="Corbel" w:hAnsi="Corbel"/>
                <w:sz w:val="24"/>
                <w:szCs w:val="24"/>
              </w:rPr>
              <w:t xml:space="preserve"> C.,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Uzależnienie od seksu: kiedy seks może zabić</w:t>
            </w:r>
            <w:r w:rsidRPr="00032CB6">
              <w:rPr>
                <w:rFonts w:ascii="Corbel" w:hAnsi="Corbel"/>
                <w:sz w:val="24"/>
                <w:szCs w:val="24"/>
              </w:rPr>
              <w:t>; tłum. L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Rodziewicz-Doktór. Kraków 2013</w:t>
            </w:r>
          </w:p>
          <w:p w:rsidR="005E000D" w:rsidRPr="006D32B2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 historia, zagrożenia i drogi wyjścia</w:t>
            </w:r>
            <w:r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,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red. B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T. Woronowicz.  Poznań 2012.</w:t>
            </w:r>
          </w:p>
          <w:p w:rsidR="005E000D" w:rsidRPr="006D32B2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 problemy, zagrożenia, pomoc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red. B. Wojewódzka. Warszawa 2011.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sz w:val="24"/>
                <w:szCs w:val="24"/>
              </w:rPr>
              <w:t>Józefik</w:t>
            </w:r>
            <w:r>
              <w:rPr>
                <w:rFonts w:ascii="Corbel" w:hAnsi="Corbel"/>
                <w:sz w:val="24"/>
                <w:szCs w:val="24"/>
              </w:rPr>
              <w:t xml:space="preserve"> B.,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Kultura, ciało (nie)jedzenie, terapia: perspektywa narracyjno-konstrukcjonistyczna w zaburzeniach odżywiania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. Kraków 2014.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sz w:val="24"/>
                <w:szCs w:val="24"/>
              </w:rPr>
              <w:t>KozakSt</w:t>
            </w:r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Patologia fonoholizmu: przyczyny, skutki i leczenie uzależnienia dzieci i młodzieży od telefonu komórkowego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Warszawa 2013.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sz w:val="24"/>
                <w:szCs w:val="24"/>
              </w:rPr>
              <w:t>Lipka 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>, WaszczakS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>, Winnicka-WejsA</w:t>
            </w:r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Aktywność twórcza a pracoholizm: jak utrzymać kapitał kreatywności pracowników?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- Warszawa 2013.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sz w:val="24"/>
                <w:szCs w:val="24"/>
              </w:rPr>
              <w:t>MajchrzakP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>, Ogińska-Bulik N</w:t>
            </w:r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Uzależnienie od Internetu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Łódź 2010.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sz w:val="24"/>
                <w:szCs w:val="24"/>
              </w:rPr>
              <w:t>Szurowska</w:t>
            </w:r>
            <w:r>
              <w:rPr>
                <w:rFonts w:ascii="Corbel" w:hAnsi="Corbel"/>
                <w:sz w:val="24"/>
                <w:szCs w:val="24"/>
              </w:rPr>
              <w:t xml:space="preserve"> B.,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Anoreksja i bulimia: śmiertelne sposoby na życie</w:t>
            </w:r>
            <w:r w:rsidRPr="00032CB6">
              <w:rPr>
                <w:rFonts w:ascii="Corbel" w:hAnsi="Corbel"/>
                <w:sz w:val="24"/>
                <w:szCs w:val="24"/>
              </w:rPr>
              <w:t>. Gdańsk 2011.</w:t>
            </w:r>
          </w:p>
          <w:p w:rsidR="005E000D" w:rsidRPr="000303B3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 xml:space="preserve">Wojdyło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K., 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Pracoholizm:</w:t>
            </w:r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perspektywa poznawcza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 Warszawa 2010.</w:t>
            </w:r>
          </w:p>
          <w:p w:rsidR="005E000D" w:rsidRDefault="005E000D" w:rsidP="002C1BE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>Współczesne teorie i praktyka profilaktyki uzależnień chemicznych i nie chemicznych,</w:t>
            </w:r>
            <w:r w:rsidRPr="001349D7">
              <w:rPr>
                <w:rFonts w:ascii="Corbel" w:hAnsi="Corbel"/>
              </w:rPr>
              <w:t>red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>Jędrzejko</w:t>
            </w:r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 Warszawa2009</w:t>
            </w:r>
            <w:r>
              <w:rPr>
                <w:rFonts w:ascii="Corbel" w:hAnsi="Corbel"/>
              </w:rPr>
              <w:t>.</w:t>
            </w:r>
          </w:p>
          <w:p w:rsidR="005E000D" w:rsidRPr="001349D7" w:rsidRDefault="005E000D" w:rsidP="002C1BE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</w:p>
        </w:tc>
      </w:tr>
    </w:tbl>
    <w:p w:rsidR="00E84798" w:rsidRDefault="00E84798" w:rsidP="00E847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84798" w:rsidRDefault="00E84798" w:rsidP="00E847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F36" w:rsidRDefault="009C6F36" w:rsidP="00C16ABF">
      <w:pPr>
        <w:spacing w:after="0" w:line="240" w:lineRule="auto"/>
      </w:pPr>
      <w:r>
        <w:separator/>
      </w:r>
    </w:p>
  </w:endnote>
  <w:endnote w:type="continuationSeparator" w:id="1">
    <w:p w:rsidR="009C6F36" w:rsidRDefault="009C6F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F36" w:rsidRDefault="009C6F36" w:rsidP="00C16ABF">
      <w:pPr>
        <w:spacing w:after="0" w:line="240" w:lineRule="auto"/>
      </w:pPr>
      <w:r>
        <w:separator/>
      </w:r>
    </w:p>
  </w:footnote>
  <w:footnote w:type="continuationSeparator" w:id="1">
    <w:p w:rsidR="009C6F36" w:rsidRDefault="009C6F36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A0177"/>
    <w:multiLevelType w:val="multilevel"/>
    <w:tmpl w:val="D38428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D64CA9"/>
    <w:multiLevelType w:val="multilevel"/>
    <w:tmpl w:val="69AA2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6D16EA"/>
    <w:multiLevelType w:val="hybridMultilevel"/>
    <w:tmpl w:val="7E540254"/>
    <w:lvl w:ilvl="0" w:tplc="4EE2BC32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672789"/>
    <w:multiLevelType w:val="hybridMultilevel"/>
    <w:tmpl w:val="0158C7A4"/>
    <w:lvl w:ilvl="0" w:tplc="5BCC1716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7C5CDA"/>
    <w:multiLevelType w:val="multilevel"/>
    <w:tmpl w:val="BA26CD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E05296"/>
    <w:multiLevelType w:val="hybridMultilevel"/>
    <w:tmpl w:val="0136D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8336CC"/>
    <w:multiLevelType w:val="multilevel"/>
    <w:tmpl w:val="FAE4C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860314"/>
    <w:multiLevelType w:val="multilevel"/>
    <w:tmpl w:val="7B8AC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6C7724"/>
    <w:multiLevelType w:val="hybridMultilevel"/>
    <w:tmpl w:val="E70C6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852631"/>
    <w:multiLevelType w:val="hybridMultilevel"/>
    <w:tmpl w:val="D29AFE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513320"/>
    <w:multiLevelType w:val="multilevel"/>
    <w:tmpl w:val="37B21D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10"/>
  </w:num>
  <w:num w:numId="6">
    <w:abstractNumId w:val="2"/>
  </w:num>
  <w:num w:numId="7">
    <w:abstractNumId w:val="12"/>
  </w:num>
  <w:num w:numId="8">
    <w:abstractNumId w:val="5"/>
  </w:num>
  <w:num w:numId="9">
    <w:abstractNumId w:val="0"/>
  </w:num>
  <w:num w:numId="10">
    <w:abstractNumId w:val="11"/>
  </w:num>
  <w:num w:numId="11">
    <w:abstractNumId w:val="8"/>
  </w:num>
  <w:num w:numId="12">
    <w:abstractNumId w:val="1"/>
  </w:num>
  <w:num w:numId="13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03B3"/>
    <w:rsid w:val="00032CB6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7A4D"/>
    <w:rsid w:val="000F1C57"/>
    <w:rsid w:val="000F4CFC"/>
    <w:rsid w:val="000F5615"/>
    <w:rsid w:val="001045A1"/>
    <w:rsid w:val="00124BFF"/>
    <w:rsid w:val="0012560E"/>
    <w:rsid w:val="00127108"/>
    <w:rsid w:val="001349D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E15"/>
    <w:rsid w:val="00192801"/>
    <w:rsid w:val="00192F37"/>
    <w:rsid w:val="001A6810"/>
    <w:rsid w:val="001A70D2"/>
    <w:rsid w:val="001C3271"/>
    <w:rsid w:val="001C387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73825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BEA"/>
    <w:rsid w:val="002C1F06"/>
    <w:rsid w:val="002C5279"/>
    <w:rsid w:val="002D2C94"/>
    <w:rsid w:val="002D3375"/>
    <w:rsid w:val="002D3A6B"/>
    <w:rsid w:val="002D73D4"/>
    <w:rsid w:val="002F02A3"/>
    <w:rsid w:val="002F2633"/>
    <w:rsid w:val="002F4ABE"/>
    <w:rsid w:val="003018BA"/>
    <w:rsid w:val="0030395F"/>
    <w:rsid w:val="00305C92"/>
    <w:rsid w:val="003151C5"/>
    <w:rsid w:val="0033047C"/>
    <w:rsid w:val="003343CF"/>
    <w:rsid w:val="00336C5B"/>
    <w:rsid w:val="00346FE9"/>
    <w:rsid w:val="0034759A"/>
    <w:rsid w:val="003503F6"/>
    <w:rsid w:val="003530DD"/>
    <w:rsid w:val="00363F78"/>
    <w:rsid w:val="00394FF1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1E49"/>
    <w:rsid w:val="003F205D"/>
    <w:rsid w:val="003F38C0"/>
    <w:rsid w:val="0040603F"/>
    <w:rsid w:val="00406DC9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10A2"/>
    <w:rsid w:val="004B3F0E"/>
    <w:rsid w:val="004B4D1D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A06BC"/>
    <w:rsid w:val="005A0855"/>
    <w:rsid w:val="005A3196"/>
    <w:rsid w:val="005C080F"/>
    <w:rsid w:val="005C5378"/>
    <w:rsid w:val="005C55E5"/>
    <w:rsid w:val="005C6597"/>
    <w:rsid w:val="005C696A"/>
    <w:rsid w:val="005C7A4A"/>
    <w:rsid w:val="005D29FA"/>
    <w:rsid w:val="005E000D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91FE1"/>
    <w:rsid w:val="00696477"/>
    <w:rsid w:val="006A597B"/>
    <w:rsid w:val="006D050F"/>
    <w:rsid w:val="006D32B2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75B6"/>
    <w:rsid w:val="008449B3"/>
    <w:rsid w:val="008552A2"/>
    <w:rsid w:val="0085747A"/>
    <w:rsid w:val="00883701"/>
    <w:rsid w:val="00883C95"/>
    <w:rsid w:val="00884922"/>
    <w:rsid w:val="00885F64"/>
    <w:rsid w:val="008917F9"/>
    <w:rsid w:val="008A45F7"/>
    <w:rsid w:val="008B4E35"/>
    <w:rsid w:val="008C0CC0"/>
    <w:rsid w:val="008C19A9"/>
    <w:rsid w:val="008C379D"/>
    <w:rsid w:val="008C4EBE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626AE"/>
    <w:rsid w:val="00997F14"/>
    <w:rsid w:val="009A78D9"/>
    <w:rsid w:val="009C3E31"/>
    <w:rsid w:val="009C54AE"/>
    <w:rsid w:val="009C6F36"/>
    <w:rsid w:val="009C788E"/>
    <w:rsid w:val="009D3F3B"/>
    <w:rsid w:val="009D5B2C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053"/>
    <w:rsid w:val="00A43BF6"/>
    <w:rsid w:val="00A53FA5"/>
    <w:rsid w:val="00A54817"/>
    <w:rsid w:val="00A601C8"/>
    <w:rsid w:val="00A60799"/>
    <w:rsid w:val="00A66EE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25A"/>
    <w:rsid w:val="00AF2C1E"/>
    <w:rsid w:val="00B06142"/>
    <w:rsid w:val="00B06706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0D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77FF4"/>
    <w:rsid w:val="00C94B98"/>
    <w:rsid w:val="00CA2B96"/>
    <w:rsid w:val="00CA5089"/>
    <w:rsid w:val="00CD25FA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9B1"/>
    <w:rsid w:val="00D26B2C"/>
    <w:rsid w:val="00D3397B"/>
    <w:rsid w:val="00D352C9"/>
    <w:rsid w:val="00D425B2"/>
    <w:rsid w:val="00D428D6"/>
    <w:rsid w:val="00D552B2"/>
    <w:rsid w:val="00D608D1"/>
    <w:rsid w:val="00D6327D"/>
    <w:rsid w:val="00D74119"/>
    <w:rsid w:val="00D8075B"/>
    <w:rsid w:val="00D8328E"/>
    <w:rsid w:val="00D8678B"/>
    <w:rsid w:val="00D86C6A"/>
    <w:rsid w:val="00DA2114"/>
    <w:rsid w:val="00DC3375"/>
    <w:rsid w:val="00DE09C0"/>
    <w:rsid w:val="00DE4A14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4798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DC33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4005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8FB69-C203-4D68-8464-58ABB49C4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490</TotalTime>
  <Pages>5</Pages>
  <Words>1372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20</cp:revision>
  <cp:lastPrinted>2019-02-06T12:12:00Z</cp:lastPrinted>
  <dcterms:created xsi:type="dcterms:W3CDTF">2023-06-07T06:22:00Z</dcterms:created>
  <dcterms:modified xsi:type="dcterms:W3CDTF">2025-04-11T11:08:00Z</dcterms:modified>
</cp:coreProperties>
</file>